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EFE53" w14:textId="72A57820" w:rsidR="00BA00AB" w:rsidRDefault="003417B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REID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E5E1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4E5E10">
        <w:rPr>
          <w:rFonts w:ascii="Times New Roman" w:hAnsi="Times New Roman" w:cs="Times New Roman"/>
          <w:sz w:val="24"/>
          <w:szCs w:val="24"/>
        </w:rPr>
        <w:t>fl.1497-8)</w:t>
      </w:r>
    </w:p>
    <w:p w14:paraId="50FE682C" w14:textId="54D4E154" w:rsidR="004E5E10" w:rsidRDefault="004E5E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05D53AFF" w14:textId="6044F631" w:rsidR="004E5E10" w:rsidRDefault="004E5E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A5A06C" w14:textId="7D083B47" w:rsidR="004E5E10" w:rsidRDefault="004E5E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1E8087" w14:textId="77777777" w:rsidR="004E5E10" w:rsidRDefault="004E5E10" w:rsidP="004E5E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1497-8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occurs in the Burgess’ Rolls.</w:t>
      </w:r>
    </w:p>
    <w:p w14:paraId="6C3593FB" w14:textId="77777777" w:rsidR="004E5E10" w:rsidRDefault="004E5E10" w:rsidP="004E5E1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Northern Genealogist” for 1885 ed. A. Gibbons, F.S.A. </w:t>
      </w:r>
    </w:p>
    <w:p w14:paraId="5E7AF553" w14:textId="77777777" w:rsidR="004E5E10" w:rsidRDefault="004E5E10" w:rsidP="004E5E1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published in York by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J.Simpson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p.72)</w:t>
      </w:r>
    </w:p>
    <w:p w14:paraId="2E2255C8" w14:textId="77777777" w:rsidR="004E5E10" w:rsidRDefault="004E5E10" w:rsidP="004E5E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41B152" w14:textId="77777777" w:rsidR="004E5E10" w:rsidRDefault="004E5E10" w:rsidP="004E5E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3C848F" w14:textId="77777777" w:rsidR="004E5E10" w:rsidRDefault="004E5E10" w:rsidP="004E5E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2022</w:t>
      </w:r>
    </w:p>
    <w:p w14:paraId="3FD71026" w14:textId="19B63FD6" w:rsidR="004E5E10" w:rsidRPr="003417BD" w:rsidRDefault="004E5E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4E5E10" w:rsidRPr="003417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3DE36" w14:textId="77777777" w:rsidR="003417BD" w:rsidRDefault="003417BD" w:rsidP="009139A6">
      <w:r>
        <w:separator/>
      </w:r>
    </w:p>
  </w:endnote>
  <w:endnote w:type="continuationSeparator" w:id="0">
    <w:p w14:paraId="2DAA7458" w14:textId="77777777" w:rsidR="003417BD" w:rsidRDefault="003417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3A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7852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3E8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F8E32" w14:textId="77777777" w:rsidR="003417BD" w:rsidRDefault="003417BD" w:rsidP="009139A6">
      <w:r>
        <w:separator/>
      </w:r>
    </w:p>
  </w:footnote>
  <w:footnote w:type="continuationSeparator" w:id="0">
    <w:p w14:paraId="1A9333EE" w14:textId="77777777" w:rsidR="003417BD" w:rsidRDefault="003417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B18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FB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AF5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7BD"/>
    <w:rsid w:val="000666E0"/>
    <w:rsid w:val="002510B7"/>
    <w:rsid w:val="003417BD"/>
    <w:rsid w:val="004E5E1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D3D0F"/>
  <w15:chartTrackingRefBased/>
  <w15:docId w15:val="{C55A9369-5955-4CA9-BDB5-382BB7DD2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23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2022-01-02T20:50:00Z</dcterms:created>
  <dcterms:modified xsi:type="dcterms:W3CDTF">2022-01-02T21:13:00Z</dcterms:modified>
</cp:coreProperties>
</file>